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C7340C">
        <w:rPr>
          <w:b/>
          <w:noProof/>
          <w:sz w:val="24"/>
        </w:rPr>
        <w:t>80</w:t>
      </w:r>
      <w:r w:rsidRPr="0033027D">
        <w:rPr>
          <w:b/>
          <w:noProof/>
          <w:sz w:val="24"/>
        </w:rPr>
        <w:tab/>
      </w:r>
      <w:r w:rsidR="003547AB" w:rsidRPr="003547AB">
        <w:rPr>
          <w:b/>
          <w:noProof/>
          <w:sz w:val="24"/>
        </w:rPr>
        <w:t>RP-</w:t>
      </w:r>
      <w:r w:rsidR="00300DD8" w:rsidRPr="003547AB">
        <w:rPr>
          <w:b/>
          <w:noProof/>
          <w:sz w:val="24"/>
        </w:rPr>
        <w:t>18</w:t>
      </w:r>
      <w:r w:rsidR="00322848">
        <w:rPr>
          <w:b/>
          <w:noProof/>
          <w:sz w:val="24"/>
        </w:rPr>
        <w:t>1399</w:t>
      </w:r>
    </w:p>
    <w:p w:rsidR="006A45BA" w:rsidRPr="006A45BA" w:rsidRDefault="001072A6" w:rsidP="0033027D">
      <w:pPr>
        <w:pStyle w:val="CRCoverPage"/>
        <w:tabs>
          <w:tab w:val="right" w:pos="9639"/>
        </w:tabs>
        <w:spacing w:after="0"/>
        <w:rPr>
          <w:b/>
          <w:noProof/>
          <w:sz w:val="24"/>
        </w:rPr>
      </w:pPr>
      <w:r w:rsidRPr="001072A6">
        <w:rPr>
          <w:b/>
          <w:noProof/>
          <w:sz w:val="24"/>
        </w:rPr>
        <w:t>La Jolla, USA, June 11 - 14, 2018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322848">
        <w:rPr>
          <w:rFonts w:eastAsia="Batang" w:cs="Arial"/>
          <w:sz w:val="18"/>
          <w:szCs w:val="18"/>
          <w:lang w:eastAsia="zh-CN"/>
        </w:rPr>
        <w:t>81348</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E0FE5">
        <w:rPr>
          <w:rFonts w:ascii="Arial" w:eastAsia="Batang" w:hAnsi="Arial" w:cs="Arial"/>
          <w:b/>
          <w:lang w:eastAsia="zh-CN"/>
        </w:rPr>
        <w:t xml:space="preserve"> </w:t>
      </w:r>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65AA6">
        <w:rPr>
          <w:rFonts w:ascii="Arial" w:eastAsia="Batang" w:hAnsi="Arial"/>
          <w:b/>
          <w:lang w:eastAsia="zh-CN"/>
        </w:rPr>
        <w:t>9.1</w:t>
      </w:r>
      <w:r w:rsidR="00C7340C">
        <w:rPr>
          <w:rFonts w:ascii="Arial" w:eastAsia="Batang" w:hAnsi="Arial"/>
          <w:b/>
          <w:lang w:eastAsia="zh-CN"/>
        </w:rPr>
        <w:t>.6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r w:rsidR="00322848" w:rsidRPr="009F5891">
        <w:t>e</w:t>
      </w:r>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Study requirements, 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Study and evaluate potential solutions of positioning technologies based on the above identified requirements, evaluation scenarios/methodologies [RAN1]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 RAN3]</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rsidTr="00EB7A56">
        <w:tc>
          <w:tcPr>
            <w:tcW w:w="1191" w:type="dxa"/>
          </w:tcPr>
          <w:p w:rsidR="004C634D" w:rsidRPr="00A87F50" w:rsidRDefault="00477ABF" w:rsidP="00251D80">
            <w:pPr>
              <w:spacing w:after="0"/>
              <w:rPr>
                <w:highlight w:val="yellow"/>
              </w:rPr>
            </w:pPr>
            <w:r w:rsidRPr="00A87F50">
              <w:rPr>
                <w:highlight w:val="yellow"/>
              </w:rPr>
              <w:t>38.XXX</w:t>
            </w:r>
          </w:p>
        </w:tc>
        <w:tc>
          <w:tcPr>
            <w:tcW w:w="1418" w:type="dxa"/>
          </w:tcPr>
          <w:p w:rsidR="004C634D" w:rsidRPr="00A87F50" w:rsidRDefault="00682AFF" w:rsidP="00477ABF">
            <w:pPr>
              <w:spacing w:after="0"/>
              <w:rPr>
                <w:highlight w:val="yellow"/>
              </w:rPr>
            </w:pPr>
            <w:r w:rsidRPr="00682AFF">
              <w:rPr>
                <w:highlight w:val="yellow"/>
              </w:rPr>
              <w:t>Internal TR</w:t>
            </w:r>
          </w:p>
        </w:tc>
        <w:tc>
          <w:tcPr>
            <w:tcW w:w="2551" w:type="dxa"/>
          </w:tcPr>
          <w:p w:rsidR="004C634D" w:rsidRPr="00A87F50" w:rsidRDefault="00477ABF" w:rsidP="00D612C1">
            <w:pPr>
              <w:spacing w:after="0"/>
              <w:rPr>
                <w:i/>
                <w:highlight w:val="yellow"/>
              </w:rPr>
            </w:pPr>
            <w:r w:rsidRPr="00A87F50">
              <w:rPr>
                <w:rFonts w:eastAsia="Batang"/>
                <w:highlight w:val="yellow"/>
                <w:lang w:eastAsia="zh-CN"/>
              </w:rPr>
              <w:t xml:space="preserve">Study on NR </w:t>
            </w:r>
            <w:r w:rsidR="00D612C1" w:rsidRPr="00A87F50">
              <w:rPr>
                <w:rFonts w:eastAsia="Batang"/>
                <w:highlight w:val="yellow"/>
                <w:lang w:eastAsia="zh-CN"/>
              </w:rPr>
              <w:t>Positioning S</w:t>
            </w:r>
            <w:r w:rsidR="00371CB1" w:rsidRPr="00A87F50">
              <w:rPr>
                <w:rFonts w:eastAsia="Batang"/>
                <w:highlight w:val="yellow"/>
                <w:lang w:eastAsia="zh-CN"/>
              </w:rPr>
              <w:t>upport</w:t>
            </w:r>
          </w:p>
        </w:tc>
        <w:tc>
          <w:tcPr>
            <w:tcW w:w="993" w:type="dxa"/>
          </w:tcPr>
          <w:p w:rsidR="004C634D" w:rsidRPr="00A87F50" w:rsidRDefault="00682AFF" w:rsidP="00682AFF">
            <w:pPr>
              <w:spacing w:after="0"/>
              <w:rPr>
                <w:i/>
                <w:highlight w:val="yellow"/>
              </w:rPr>
            </w:pPr>
            <w:r w:rsidRPr="00682AFF">
              <w:rPr>
                <w:rFonts w:eastAsia="Batang"/>
                <w:highlight w:val="yellow"/>
                <w:lang w:eastAsia="zh-CN"/>
              </w:rPr>
              <w:t>RAN#83</w:t>
            </w:r>
          </w:p>
        </w:tc>
        <w:tc>
          <w:tcPr>
            <w:tcW w:w="1074" w:type="dxa"/>
          </w:tcPr>
          <w:p w:rsidR="004C634D" w:rsidRPr="00A87F50" w:rsidRDefault="00682AFF" w:rsidP="003D6A61">
            <w:pPr>
              <w:spacing w:after="0"/>
              <w:rPr>
                <w:iCs/>
                <w:highlight w:val="yellow"/>
              </w:rPr>
            </w:pPr>
            <w:r>
              <w:rPr>
                <w:iCs/>
                <w:highlight w:val="yellow"/>
              </w:rPr>
              <w:t>RAN#83</w:t>
            </w:r>
          </w:p>
        </w:tc>
        <w:tc>
          <w:tcPr>
            <w:tcW w:w="2186" w:type="dxa"/>
          </w:tcPr>
          <w:p w:rsidR="004C634D" w:rsidRPr="00A87F50" w:rsidRDefault="00682AFF" w:rsidP="00432283">
            <w:pPr>
              <w:spacing w:after="0"/>
              <w:rPr>
                <w:i/>
                <w:highlight w:val="yellow"/>
              </w:rPr>
            </w:pPr>
            <w:r w:rsidRPr="00877FC8">
              <w:rPr>
                <w:i/>
              </w:rPr>
              <w:t xml:space="preserve">Rapporteur: </w:t>
            </w:r>
            <w:r w:rsidR="00D230FC" w:rsidRPr="00877FC8">
              <w:rPr>
                <w:i/>
              </w:rPr>
              <w:t>Grövlen</w:t>
            </w:r>
            <w:r w:rsidR="00D230FC" w:rsidRPr="00D230FC">
              <w:rPr>
                <w:i/>
              </w:rPr>
              <w:t>, Asbjörn</w:t>
            </w:r>
            <w:r w:rsidR="00877FC8">
              <w:rPr>
                <w:i/>
              </w:rPr>
              <w:t xml:space="preserve">, Ericsson, </w:t>
            </w:r>
            <w:hyperlink r:id="rId11" w:history="1">
              <w:r w:rsidR="00877FC8" w:rsidRPr="00D230FC">
                <w:rPr>
                  <w:rStyle w:val="Hyperlink"/>
                  <w:b/>
                </w:rPr>
                <w:t>asbjorn.grovlen@ERICSSON.COM</w:t>
              </w:r>
            </w:hyperlink>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2"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w:t>
      </w:r>
      <w:r w:rsidRPr="00D230FC">
        <w:t>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3"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bookmarkStart w:id="0" w:name="_GoBack"/>
      <w:bookmarkEnd w:id="0"/>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206" w:rsidRDefault="00876206">
      <w:r>
        <w:separator/>
      </w:r>
    </w:p>
  </w:endnote>
  <w:endnote w:type="continuationSeparator" w:id="0">
    <w:p w:rsidR="00876206" w:rsidRDefault="0087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206" w:rsidRDefault="00876206">
      <w:r>
        <w:separator/>
      </w:r>
    </w:p>
  </w:footnote>
  <w:footnote w:type="continuationSeparator" w:id="0">
    <w:p w:rsidR="00876206" w:rsidRDefault="008762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C1AFE"/>
    <w:rsid w:val="001C5AC9"/>
    <w:rsid w:val="001C5C86"/>
    <w:rsid w:val="001C67DB"/>
    <w:rsid w:val="001C718D"/>
    <w:rsid w:val="001E261A"/>
    <w:rsid w:val="001E268D"/>
    <w:rsid w:val="001E2E97"/>
    <w:rsid w:val="001E40DA"/>
    <w:rsid w:val="001E41F8"/>
    <w:rsid w:val="001F7EB4"/>
    <w:rsid w:val="002000C2"/>
    <w:rsid w:val="00202546"/>
    <w:rsid w:val="00205F25"/>
    <w:rsid w:val="00206AA7"/>
    <w:rsid w:val="00215A05"/>
    <w:rsid w:val="00221B1E"/>
    <w:rsid w:val="00221B2C"/>
    <w:rsid w:val="00240DCD"/>
    <w:rsid w:val="00246978"/>
    <w:rsid w:val="00246D6F"/>
    <w:rsid w:val="0024786B"/>
    <w:rsid w:val="00251639"/>
    <w:rsid w:val="00251D80"/>
    <w:rsid w:val="0025744A"/>
    <w:rsid w:val="002640E5"/>
    <w:rsid w:val="0026606E"/>
    <w:rsid w:val="00276403"/>
    <w:rsid w:val="002818E2"/>
    <w:rsid w:val="002871D4"/>
    <w:rsid w:val="00294D0A"/>
    <w:rsid w:val="002B3A6C"/>
    <w:rsid w:val="002B62EF"/>
    <w:rsid w:val="002C0287"/>
    <w:rsid w:val="002E6A7D"/>
    <w:rsid w:val="002E7A9E"/>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F01F5"/>
    <w:rsid w:val="003F268E"/>
    <w:rsid w:val="003F3E2D"/>
    <w:rsid w:val="003F5C25"/>
    <w:rsid w:val="003F7B3D"/>
    <w:rsid w:val="00405C63"/>
    <w:rsid w:val="004067FF"/>
    <w:rsid w:val="00411698"/>
    <w:rsid w:val="00413846"/>
    <w:rsid w:val="00414164"/>
    <w:rsid w:val="0041789B"/>
    <w:rsid w:val="0042020E"/>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4B32"/>
    <w:rsid w:val="004C0A38"/>
    <w:rsid w:val="004C634D"/>
    <w:rsid w:val="004D24B9"/>
    <w:rsid w:val="004D3486"/>
    <w:rsid w:val="004D74DF"/>
    <w:rsid w:val="004E2CE2"/>
    <w:rsid w:val="004E5172"/>
    <w:rsid w:val="004E6F8A"/>
    <w:rsid w:val="004F2A20"/>
    <w:rsid w:val="004F6176"/>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1F7F"/>
    <w:rsid w:val="00814BBD"/>
    <w:rsid w:val="00815388"/>
    <w:rsid w:val="00834A60"/>
    <w:rsid w:val="00840C77"/>
    <w:rsid w:val="00845229"/>
    <w:rsid w:val="0084622C"/>
    <w:rsid w:val="00850385"/>
    <w:rsid w:val="008542C7"/>
    <w:rsid w:val="00856479"/>
    <w:rsid w:val="00863E89"/>
    <w:rsid w:val="00872B3B"/>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7C4"/>
    <w:rsid w:val="00AE25BF"/>
    <w:rsid w:val="00AF7A16"/>
    <w:rsid w:val="00B03C01"/>
    <w:rsid w:val="00B05800"/>
    <w:rsid w:val="00B078D6"/>
    <w:rsid w:val="00B1193B"/>
    <w:rsid w:val="00B1248D"/>
    <w:rsid w:val="00B14709"/>
    <w:rsid w:val="00B21279"/>
    <w:rsid w:val="00B22F50"/>
    <w:rsid w:val="00B231B2"/>
    <w:rsid w:val="00B23427"/>
    <w:rsid w:val="00B25F51"/>
    <w:rsid w:val="00B3015C"/>
    <w:rsid w:val="00B303F0"/>
    <w:rsid w:val="00B344D8"/>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4CAB"/>
    <w:rsid w:val="00CA6452"/>
    <w:rsid w:val="00CB368E"/>
    <w:rsid w:val="00CB4236"/>
    <w:rsid w:val="00CB66CE"/>
    <w:rsid w:val="00CB7E74"/>
    <w:rsid w:val="00CC1605"/>
    <w:rsid w:val="00CC72A4"/>
    <w:rsid w:val="00CD3153"/>
    <w:rsid w:val="00CE0767"/>
    <w:rsid w:val="00CE1D97"/>
    <w:rsid w:val="00CE2C4F"/>
    <w:rsid w:val="00CE4423"/>
    <w:rsid w:val="00CE7CBE"/>
    <w:rsid w:val="00CF1721"/>
    <w:rsid w:val="00D03B0A"/>
    <w:rsid w:val="00D220DA"/>
    <w:rsid w:val="00D230FC"/>
    <w:rsid w:val="00D239F3"/>
    <w:rsid w:val="00D2663F"/>
    <w:rsid w:val="00D31CC8"/>
    <w:rsid w:val="00D46E8F"/>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asbjorn.grovlen@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khoryaev@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bjorn.grovlen@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6CF10-F7E8-4451-B9A7-6492F8D6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2078</Words>
  <Characters>11585</Characters>
  <Application>Microsoft Office Word</Application>
  <DocSecurity>0</DocSecurity>
  <Lines>332</Lines>
  <Paragraphs>191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13492</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8</cp:revision>
  <cp:lastPrinted>2000-02-29T16:31:00Z</cp:lastPrinted>
  <dcterms:created xsi:type="dcterms:W3CDTF">2018-06-14T16:54:00Z</dcterms:created>
  <dcterms:modified xsi:type="dcterms:W3CDTF">2018-06-14T21:18:00Z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b4e51882-5fe2-4f25-938a-c71df2972ef2</vt:lpwstr>
  </property>
  <property fmtid="{D5CDD505-2E9C-101B-9397-08002B2CF9AE}" pid="5" name="CTP_TimeStamp">
    <vt:lpwstr>2018-06-14 21:18:07Z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